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ZVS-192-IT-260041-10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Erweiterung NetApp Backup- und Archiv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ZVS-192-IT-260041-10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Erweiterung der bestehenden NetApp Backup- und Archiv-Infrastruktur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